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B16EF" w14:textId="073E76F7" w:rsidR="00F63EA8" w:rsidRPr="00A32CB3" w:rsidRDefault="001148C1" w:rsidP="00F63EA8">
      <w:pPr>
        <w:tabs>
          <w:tab w:val="left" w:pos="993"/>
          <w:tab w:val="left" w:pos="1134"/>
        </w:tabs>
        <w:rPr>
          <w:rFonts w:cs="Arial"/>
          <w:i/>
        </w:rPr>
      </w:pPr>
      <w:r>
        <w:rPr>
          <w:rFonts w:cs="Arial"/>
        </w:rPr>
        <w:t xml:space="preserve">Številka: </w:t>
      </w:r>
      <w:r w:rsidR="00163C23">
        <w:rPr>
          <w:rFonts w:cs="Arial"/>
        </w:rPr>
        <w:t>4300-0001/2026-3</w:t>
      </w:r>
    </w:p>
    <w:p w14:paraId="462B787C" w14:textId="6E8008C8" w:rsidR="00F63EA8" w:rsidRPr="00106885" w:rsidRDefault="00F63EA8" w:rsidP="00F63EA8">
      <w:pPr>
        <w:rPr>
          <w:rFonts w:cs="Arial"/>
        </w:rPr>
      </w:pPr>
      <w:r>
        <w:rPr>
          <w:rFonts w:cs="Arial"/>
        </w:rPr>
        <w:t>JN BR:</w:t>
      </w:r>
      <w:r w:rsidR="001148C1">
        <w:rPr>
          <w:rFonts w:cs="Arial"/>
        </w:rPr>
        <w:t xml:space="preserve"> </w:t>
      </w:r>
      <w:r w:rsidR="00163C23">
        <w:rPr>
          <w:rFonts w:cs="Arial"/>
        </w:rPr>
        <w:t>2026-128</w:t>
      </w:r>
    </w:p>
    <w:p w14:paraId="0CBA0697" w14:textId="77777777" w:rsidR="00F63EA8" w:rsidRPr="00A32CB3" w:rsidRDefault="00F63EA8" w:rsidP="00F63EA8">
      <w:pPr>
        <w:rPr>
          <w:rFonts w:cs="Arial"/>
        </w:rPr>
      </w:pPr>
    </w:p>
    <w:p w14:paraId="579B84A7"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043CE48C" w14:textId="77777777" w:rsidR="00F63EA8" w:rsidRPr="00A32CB3" w:rsidRDefault="00F63EA8" w:rsidP="00F63EA8">
      <w:pPr>
        <w:tabs>
          <w:tab w:val="left" w:pos="1026"/>
        </w:tabs>
        <w:jc w:val="both"/>
        <w:rPr>
          <w:rFonts w:cs="Arial"/>
        </w:rPr>
      </w:pPr>
    </w:p>
    <w:p w14:paraId="2F187539" w14:textId="77777777" w:rsidR="00F63EA8" w:rsidRPr="00A32CB3" w:rsidRDefault="00F63EA8" w:rsidP="00F63EA8">
      <w:pPr>
        <w:spacing w:before="120"/>
        <w:jc w:val="center"/>
        <w:rPr>
          <w:rFonts w:cs="Arial"/>
          <w:b/>
        </w:rPr>
      </w:pPr>
      <w:r w:rsidRPr="00A32CB3">
        <w:rPr>
          <w:rFonts w:cs="Arial"/>
          <w:b/>
        </w:rPr>
        <w:t>IZJAVO O UDELEŽBI FIZIČNIH IN PRAVNIH OSEB V LASTNIŠTVU SODELUJOČEGA PODJETJA</w:t>
      </w:r>
    </w:p>
    <w:p w14:paraId="5855E58B" w14:textId="77777777" w:rsidR="00F63EA8" w:rsidRPr="00A32CB3" w:rsidRDefault="00F63EA8" w:rsidP="00F63EA8">
      <w:pPr>
        <w:pStyle w:val="Default"/>
        <w:spacing w:line="260" w:lineRule="exact"/>
        <w:jc w:val="both"/>
        <w:rPr>
          <w:rFonts w:ascii="Arial" w:hAnsi="Arial" w:cs="Arial"/>
          <w:b/>
          <w:bCs/>
          <w:sz w:val="22"/>
          <w:szCs w:val="22"/>
        </w:rPr>
      </w:pPr>
    </w:p>
    <w:p w14:paraId="7253FD87"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1B3223CC"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D941768"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552E9DD"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38E2B181"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6BC0831E" w14:textId="77777777" w:rsidR="00F63EA8" w:rsidRPr="00A32CB3" w:rsidRDefault="00F63EA8" w:rsidP="00F63EA8">
      <w:pPr>
        <w:pStyle w:val="Default"/>
        <w:spacing w:line="260" w:lineRule="exact"/>
        <w:rPr>
          <w:rFonts w:ascii="Arial" w:hAnsi="Arial" w:cs="Arial"/>
          <w:b/>
          <w:bCs/>
          <w:sz w:val="22"/>
          <w:szCs w:val="22"/>
        </w:rPr>
      </w:pPr>
    </w:p>
    <w:p w14:paraId="53730D42" w14:textId="77777777" w:rsidR="00F63EA8" w:rsidRPr="00A32CB3" w:rsidRDefault="00F63EA8" w:rsidP="00F63EA8">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7FD08473" w14:textId="77777777" w:rsidR="00F63EA8" w:rsidRPr="00A32CB3" w:rsidRDefault="00F63EA8" w:rsidP="00F63EA8">
      <w:pPr>
        <w:pStyle w:val="Default"/>
        <w:spacing w:line="260" w:lineRule="exact"/>
        <w:jc w:val="both"/>
        <w:rPr>
          <w:rFonts w:ascii="Arial" w:hAnsi="Arial" w:cs="Arial"/>
          <w:b/>
          <w:sz w:val="22"/>
          <w:szCs w:val="22"/>
        </w:rPr>
      </w:pPr>
    </w:p>
    <w:p w14:paraId="39386C13" w14:textId="5F9E9273" w:rsidR="00F63EA8" w:rsidRPr="00D65C47" w:rsidRDefault="00F63EA8" w:rsidP="00D65C4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D65C47">
        <w:rPr>
          <w:rFonts w:ascii="Arial" w:hAnsi="Arial" w:cs="Arial"/>
          <w:sz w:val="22"/>
          <w:szCs w:val="22"/>
        </w:rPr>
        <w:t xml:space="preserve">Ime in priimek: </w:t>
      </w:r>
      <w:r w:rsidRPr="00D65C47">
        <w:rPr>
          <w:rFonts w:ascii="Arial" w:hAnsi="Arial" w:cs="Arial"/>
          <w:b/>
          <w:sz w:val="22"/>
          <w:szCs w:val="22"/>
        </w:rPr>
        <w:fldChar w:fldCharType="begin">
          <w:ffData>
            <w:name w:val="Besedilo383"/>
            <w:enabled/>
            <w:calcOnExit w:val="0"/>
            <w:textInput/>
          </w:ffData>
        </w:fldChar>
      </w:r>
      <w:r w:rsidRPr="00D65C47">
        <w:rPr>
          <w:rFonts w:ascii="Arial" w:hAnsi="Arial" w:cs="Arial"/>
          <w:b/>
          <w:sz w:val="22"/>
          <w:szCs w:val="22"/>
        </w:rPr>
        <w:instrText xml:space="preserve"> FORMTEXT </w:instrText>
      </w:r>
      <w:r w:rsidRPr="00D65C47">
        <w:rPr>
          <w:rFonts w:ascii="Arial" w:hAnsi="Arial" w:cs="Arial"/>
          <w:b/>
          <w:sz w:val="22"/>
          <w:szCs w:val="22"/>
        </w:rPr>
      </w:r>
      <w:r w:rsidRPr="00D65C47">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D65C47">
        <w:rPr>
          <w:rFonts w:ascii="Arial" w:hAnsi="Arial" w:cs="Arial"/>
          <w:b/>
          <w:sz w:val="22"/>
          <w:szCs w:val="22"/>
        </w:rPr>
        <w:fldChar w:fldCharType="end"/>
      </w:r>
    </w:p>
    <w:p w14:paraId="4496DAA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A4F635A"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2A36B5C"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25A5EF8" w14:textId="77777777" w:rsidR="00F63EA8" w:rsidRPr="00A32CB3" w:rsidRDefault="00F63EA8" w:rsidP="00F63EA8">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6FFA32ED" w14:textId="77777777" w:rsidR="00F63EA8" w:rsidRPr="00A32CB3" w:rsidRDefault="00F63EA8" w:rsidP="00F63EA8">
      <w:pPr>
        <w:pStyle w:val="Default"/>
        <w:spacing w:line="260" w:lineRule="exact"/>
        <w:jc w:val="both"/>
        <w:rPr>
          <w:rFonts w:ascii="Arial" w:hAnsi="Arial" w:cs="Arial"/>
          <w:sz w:val="22"/>
          <w:szCs w:val="22"/>
        </w:rPr>
      </w:pPr>
    </w:p>
    <w:p w14:paraId="6C808EFA" w14:textId="77777777" w:rsidR="00F63EA8" w:rsidRPr="00A32CB3" w:rsidRDefault="00F63EA8" w:rsidP="00F63EA8">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AFA07C8" w14:textId="77777777" w:rsidR="00F63EA8" w:rsidRPr="00A32CB3" w:rsidRDefault="00F63EA8" w:rsidP="00F63EA8">
      <w:pPr>
        <w:pStyle w:val="Default"/>
        <w:spacing w:line="260" w:lineRule="exact"/>
        <w:jc w:val="both"/>
        <w:rPr>
          <w:rFonts w:ascii="Arial" w:hAnsi="Arial" w:cs="Arial"/>
          <w:b/>
          <w:sz w:val="22"/>
          <w:szCs w:val="22"/>
        </w:rPr>
      </w:pPr>
    </w:p>
    <w:p w14:paraId="4E02201C" w14:textId="72951281" w:rsidR="00F63EA8" w:rsidRPr="00D65C47" w:rsidRDefault="00F63EA8" w:rsidP="00D65C4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D65C47">
        <w:rPr>
          <w:rFonts w:ascii="Arial" w:hAnsi="Arial" w:cs="Arial"/>
          <w:sz w:val="22"/>
          <w:szCs w:val="22"/>
        </w:rPr>
        <w:t xml:space="preserve">Naziv in sedež pravne osebe: </w:t>
      </w:r>
      <w:r w:rsidRPr="00D65C47">
        <w:rPr>
          <w:rFonts w:ascii="Arial" w:hAnsi="Arial" w:cs="Arial"/>
          <w:b/>
          <w:sz w:val="22"/>
          <w:szCs w:val="22"/>
        </w:rPr>
        <w:fldChar w:fldCharType="begin">
          <w:ffData>
            <w:name w:val="Besedilo383"/>
            <w:enabled/>
            <w:calcOnExit w:val="0"/>
            <w:textInput/>
          </w:ffData>
        </w:fldChar>
      </w:r>
      <w:r w:rsidRPr="00D65C47">
        <w:rPr>
          <w:rFonts w:ascii="Arial" w:hAnsi="Arial" w:cs="Arial"/>
          <w:b/>
          <w:sz w:val="22"/>
          <w:szCs w:val="22"/>
        </w:rPr>
        <w:instrText xml:space="preserve"> FORMTEXT </w:instrText>
      </w:r>
      <w:r w:rsidRPr="00D65C47">
        <w:rPr>
          <w:rFonts w:ascii="Arial" w:hAnsi="Arial" w:cs="Arial"/>
          <w:b/>
          <w:sz w:val="22"/>
          <w:szCs w:val="22"/>
        </w:rPr>
      </w:r>
      <w:r w:rsidRPr="00D65C47">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D65C47">
        <w:rPr>
          <w:rFonts w:ascii="Arial" w:hAnsi="Arial" w:cs="Arial"/>
          <w:b/>
          <w:sz w:val="22"/>
          <w:szCs w:val="22"/>
        </w:rPr>
        <w:fldChar w:fldCharType="end"/>
      </w:r>
    </w:p>
    <w:p w14:paraId="4296A86A"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28C7C6F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328F77B"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25AAE5EE"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439070"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4308DC46"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5F73D20"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F0CA58"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88F6405"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FFCC351"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3C23">
        <w:rPr>
          <w:rFonts w:ascii="Arial" w:hAnsi="Arial" w:cs="Arial"/>
          <w:sz w:val="22"/>
          <w:szCs w:val="22"/>
        </w:rPr>
      </w:r>
      <w:r w:rsidR="00163C2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EDE00C6" w14:textId="6C834B16" w:rsidR="00F63EA8" w:rsidRPr="00A32CB3" w:rsidRDefault="00F63EA8" w:rsidP="00F63EA8">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459517C" w14:textId="77777777" w:rsidR="00D65C47" w:rsidRDefault="00D65C47" w:rsidP="00F63EA8">
      <w:pPr>
        <w:pStyle w:val="Default"/>
        <w:spacing w:line="260" w:lineRule="exact"/>
        <w:rPr>
          <w:rFonts w:ascii="Arial" w:hAnsi="Arial" w:cs="Arial"/>
          <w:b/>
          <w:bCs/>
          <w:sz w:val="22"/>
          <w:szCs w:val="22"/>
        </w:rPr>
      </w:pPr>
    </w:p>
    <w:p w14:paraId="49541681" w14:textId="77777777" w:rsidR="00163C23" w:rsidRDefault="00163C23" w:rsidP="00F63EA8">
      <w:pPr>
        <w:pStyle w:val="Default"/>
        <w:spacing w:line="260" w:lineRule="exact"/>
        <w:rPr>
          <w:rFonts w:ascii="Arial" w:hAnsi="Arial" w:cs="Arial"/>
          <w:b/>
          <w:bCs/>
          <w:sz w:val="22"/>
          <w:szCs w:val="22"/>
        </w:rPr>
      </w:pPr>
    </w:p>
    <w:p w14:paraId="66E873BA" w14:textId="77777777" w:rsidR="00163C23" w:rsidRDefault="00163C23" w:rsidP="00F63EA8">
      <w:pPr>
        <w:pStyle w:val="Default"/>
        <w:spacing w:line="260" w:lineRule="exact"/>
        <w:rPr>
          <w:rFonts w:ascii="Arial" w:hAnsi="Arial" w:cs="Arial"/>
          <w:b/>
          <w:bCs/>
          <w:sz w:val="22"/>
          <w:szCs w:val="22"/>
        </w:rPr>
      </w:pPr>
    </w:p>
    <w:p w14:paraId="6849233C" w14:textId="77777777" w:rsidR="00163C23" w:rsidRDefault="00163C23" w:rsidP="00F63EA8">
      <w:pPr>
        <w:pStyle w:val="Default"/>
        <w:spacing w:line="260" w:lineRule="exact"/>
        <w:rPr>
          <w:rFonts w:ascii="Arial" w:hAnsi="Arial" w:cs="Arial"/>
          <w:b/>
          <w:bCs/>
          <w:sz w:val="22"/>
          <w:szCs w:val="22"/>
        </w:rPr>
      </w:pPr>
    </w:p>
    <w:p w14:paraId="45D079A1" w14:textId="36A4B88F" w:rsidR="00F63EA8" w:rsidRPr="00A32CB3" w:rsidRDefault="00F63EA8" w:rsidP="00F63EA8">
      <w:pPr>
        <w:pStyle w:val="Default"/>
        <w:spacing w:line="260" w:lineRule="exact"/>
        <w:rPr>
          <w:rFonts w:ascii="Arial" w:hAnsi="Arial" w:cs="Arial"/>
          <w:b/>
          <w:bCs/>
          <w:sz w:val="22"/>
          <w:szCs w:val="22"/>
        </w:rPr>
      </w:pPr>
      <w:bookmarkStart w:id="3" w:name="_GoBack"/>
      <w:bookmarkEnd w:id="3"/>
      <w:r w:rsidRPr="00A32CB3">
        <w:rPr>
          <w:rFonts w:ascii="Arial" w:hAnsi="Arial" w:cs="Arial"/>
          <w:b/>
          <w:bCs/>
          <w:sz w:val="22"/>
          <w:szCs w:val="22"/>
        </w:rPr>
        <w:lastRenderedPageBreak/>
        <w:t>Podatki o družbah, za katere se po določbah zakona, ki ureja gospodarske družbe, šteje, da so povezane družbe s ponudnikom:</w:t>
      </w:r>
    </w:p>
    <w:p w14:paraId="69D6FD30" w14:textId="77777777" w:rsidR="00F63EA8" w:rsidRPr="00A32CB3" w:rsidRDefault="00F63EA8" w:rsidP="00F63EA8">
      <w:pPr>
        <w:pStyle w:val="Default"/>
        <w:spacing w:line="260" w:lineRule="exact"/>
        <w:jc w:val="both"/>
        <w:rPr>
          <w:rFonts w:ascii="Arial" w:hAnsi="Arial" w:cs="Arial"/>
          <w:sz w:val="22"/>
          <w:szCs w:val="22"/>
        </w:rPr>
      </w:pPr>
    </w:p>
    <w:p w14:paraId="02D5FF9B" w14:textId="7695DBE1" w:rsidR="00F63EA8" w:rsidRPr="00D65C47" w:rsidRDefault="00F63EA8" w:rsidP="00D65C47">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D65C47">
        <w:rPr>
          <w:rFonts w:ascii="Arial" w:hAnsi="Arial" w:cs="Arial"/>
          <w:sz w:val="22"/>
          <w:szCs w:val="22"/>
        </w:rPr>
        <w:t xml:space="preserve">Naziv in sedež pravne osebe: </w:t>
      </w:r>
      <w:r w:rsidRPr="00D65C47">
        <w:rPr>
          <w:rFonts w:ascii="Arial" w:hAnsi="Arial" w:cs="Arial"/>
          <w:b/>
          <w:sz w:val="22"/>
          <w:szCs w:val="22"/>
        </w:rPr>
        <w:fldChar w:fldCharType="begin">
          <w:ffData>
            <w:name w:val="Besedilo383"/>
            <w:enabled/>
            <w:calcOnExit w:val="0"/>
            <w:textInput/>
          </w:ffData>
        </w:fldChar>
      </w:r>
      <w:r w:rsidRPr="00D65C47">
        <w:rPr>
          <w:rFonts w:ascii="Arial" w:hAnsi="Arial" w:cs="Arial"/>
          <w:b/>
          <w:sz w:val="22"/>
          <w:szCs w:val="22"/>
        </w:rPr>
        <w:instrText xml:space="preserve"> FORMTEXT </w:instrText>
      </w:r>
      <w:r w:rsidRPr="00D65C47">
        <w:rPr>
          <w:rFonts w:ascii="Arial" w:hAnsi="Arial" w:cs="Arial"/>
          <w:b/>
          <w:sz w:val="22"/>
          <w:szCs w:val="22"/>
        </w:rPr>
      </w:r>
      <w:r w:rsidRPr="00D65C47">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D65C47">
        <w:rPr>
          <w:rFonts w:ascii="Arial" w:hAnsi="Arial" w:cs="Arial"/>
          <w:b/>
          <w:sz w:val="22"/>
          <w:szCs w:val="22"/>
        </w:rPr>
        <w:fldChar w:fldCharType="end"/>
      </w:r>
    </w:p>
    <w:p w14:paraId="66BB7DE6"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1D9E14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EA47A3F"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66F29CB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4735D3F"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8CCECE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8A99B3C"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DB5188D"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77BA534" w14:textId="77777777" w:rsidR="00F63EA8" w:rsidRPr="00A32CB3" w:rsidRDefault="00F63EA8" w:rsidP="00F63EA8">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7D7D7668" w14:textId="77777777" w:rsidR="00F63EA8" w:rsidRPr="00A32CB3" w:rsidRDefault="00F63EA8" w:rsidP="00F63EA8">
      <w:pPr>
        <w:pStyle w:val="Default"/>
        <w:spacing w:line="260" w:lineRule="exact"/>
        <w:jc w:val="both"/>
        <w:rPr>
          <w:rFonts w:ascii="Arial" w:hAnsi="Arial" w:cs="Arial"/>
          <w:sz w:val="22"/>
          <w:szCs w:val="22"/>
        </w:rPr>
      </w:pPr>
    </w:p>
    <w:p w14:paraId="51346EAA"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63864566" w14:textId="77777777" w:rsidR="00F63EA8" w:rsidRPr="00A32CB3" w:rsidRDefault="00F63EA8" w:rsidP="00F63EA8">
      <w:pPr>
        <w:pStyle w:val="Default"/>
        <w:jc w:val="both"/>
        <w:rPr>
          <w:rFonts w:ascii="Arial" w:hAnsi="Arial" w:cs="Arial"/>
          <w:sz w:val="22"/>
          <w:szCs w:val="22"/>
        </w:rPr>
      </w:pPr>
    </w:p>
    <w:p w14:paraId="31214B7F" w14:textId="77777777" w:rsidR="00F63EA8" w:rsidRPr="00A32CB3" w:rsidRDefault="00F63EA8" w:rsidP="00F63EA8">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5A2120" w14:textId="77777777" w:rsidR="00F63EA8" w:rsidRPr="00A32CB3" w:rsidRDefault="00F63EA8" w:rsidP="00F63EA8">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DB5A83C" w14:textId="77777777" w:rsidR="00F63EA8" w:rsidRPr="00A32CB3" w:rsidRDefault="00F63EA8" w:rsidP="00F63EA8">
      <w:pPr>
        <w:pStyle w:val="Default"/>
        <w:jc w:val="both"/>
        <w:rPr>
          <w:rFonts w:ascii="Arial" w:hAnsi="Arial" w:cs="Arial"/>
          <w:sz w:val="22"/>
          <w:szCs w:val="22"/>
        </w:rPr>
      </w:pPr>
    </w:p>
    <w:p w14:paraId="4D03D6F2"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2759D0E4" w14:textId="77777777" w:rsidR="00F63EA8" w:rsidRPr="00A32CB3" w:rsidRDefault="00F63EA8" w:rsidP="00F63EA8">
      <w:pPr>
        <w:pStyle w:val="Default"/>
        <w:jc w:val="both"/>
        <w:rPr>
          <w:rFonts w:ascii="Arial" w:hAnsi="Arial" w:cs="Arial"/>
          <w:sz w:val="22"/>
          <w:szCs w:val="22"/>
        </w:rPr>
      </w:pPr>
    </w:p>
    <w:p w14:paraId="3BAF7F8A"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56BC9A43" w14:textId="77777777" w:rsidR="00F63EA8" w:rsidRPr="00A32CB3" w:rsidRDefault="00F63EA8" w:rsidP="00F63EA8">
      <w:pPr>
        <w:pStyle w:val="Default"/>
        <w:jc w:val="both"/>
        <w:rPr>
          <w:rFonts w:ascii="Arial" w:hAnsi="Arial" w:cs="Arial"/>
          <w:sz w:val="22"/>
          <w:szCs w:val="22"/>
        </w:rPr>
      </w:pPr>
    </w:p>
    <w:p w14:paraId="1C76E0F9"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17A161C3" w14:textId="77777777" w:rsidR="00F63EA8" w:rsidRPr="00A32CB3" w:rsidRDefault="00F63EA8" w:rsidP="00F63EA8">
      <w:pPr>
        <w:jc w:val="both"/>
        <w:rPr>
          <w:rFonts w:cs="Arial"/>
        </w:rPr>
      </w:pPr>
    </w:p>
    <w:p w14:paraId="25303D40" w14:textId="77777777" w:rsidR="00F63EA8" w:rsidRPr="00A32CB3" w:rsidRDefault="00F63EA8" w:rsidP="00F63EA8">
      <w:pPr>
        <w:jc w:val="both"/>
        <w:rPr>
          <w:rFonts w:cs="Arial"/>
        </w:rPr>
      </w:pPr>
    </w:p>
    <w:p w14:paraId="46AA77B2" w14:textId="77777777" w:rsidR="00F63EA8" w:rsidRPr="00A32CB3" w:rsidRDefault="00F63EA8" w:rsidP="00F63EA8">
      <w:pPr>
        <w:jc w:val="both"/>
        <w:rPr>
          <w:rFonts w:cs="Arial"/>
        </w:rPr>
      </w:pPr>
    </w:p>
    <w:p w14:paraId="14BED164" w14:textId="77777777" w:rsidR="00F63EA8" w:rsidRPr="00A32CB3" w:rsidRDefault="00F63EA8" w:rsidP="00F63EA8">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773A81D" w14:textId="77777777" w:rsidR="00F63EA8" w:rsidRPr="00A32CB3" w:rsidRDefault="00F63EA8" w:rsidP="00F63EA8">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2B0568FB" w14:textId="77777777" w:rsidR="00F63EA8" w:rsidRPr="00A32CB3" w:rsidRDefault="00F63EA8" w:rsidP="00F63EA8">
      <w:pPr>
        <w:pStyle w:val="Default"/>
        <w:spacing w:line="260" w:lineRule="exact"/>
        <w:jc w:val="both"/>
        <w:rPr>
          <w:rFonts w:ascii="Arial" w:hAnsi="Arial" w:cs="Arial"/>
          <w:sz w:val="22"/>
          <w:szCs w:val="22"/>
        </w:rPr>
      </w:pPr>
    </w:p>
    <w:p w14:paraId="0999362F" w14:textId="77777777" w:rsidR="00F63EA8" w:rsidRPr="00A32CB3" w:rsidRDefault="00F63EA8" w:rsidP="00F63EA8">
      <w:pPr>
        <w:rPr>
          <w:rFonts w:cs="Arial"/>
          <w:i/>
        </w:rPr>
      </w:pPr>
    </w:p>
    <w:p w14:paraId="55C06A1C" w14:textId="77777777" w:rsidR="00F63EA8" w:rsidRPr="00A32CB3" w:rsidRDefault="00F63EA8" w:rsidP="00F63EA8">
      <w:pPr>
        <w:rPr>
          <w:rFonts w:cs="Arial"/>
          <w:i/>
        </w:rPr>
      </w:pPr>
    </w:p>
    <w:p w14:paraId="51B3A77C" w14:textId="77777777" w:rsidR="00F63EA8" w:rsidRPr="00A32CB3" w:rsidRDefault="00F63EA8" w:rsidP="00F63EA8">
      <w:pPr>
        <w:rPr>
          <w:rFonts w:cs="Arial"/>
          <w:i/>
        </w:rPr>
      </w:pPr>
    </w:p>
    <w:p w14:paraId="742D2ECA" w14:textId="77777777" w:rsidR="00F63EA8" w:rsidRPr="00A32CB3" w:rsidRDefault="00F63EA8" w:rsidP="00F63EA8">
      <w:pPr>
        <w:rPr>
          <w:rFonts w:cs="Arial"/>
          <w:i/>
        </w:rPr>
      </w:pPr>
    </w:p>
    <w:p w14:paraId="0468E70F" w14:textId="77777777" w:rsidR="00F63EA8" w:rsidRPr="00A32CB3" w:rsidRDefault="00F63EA8" w:rsidP="00F63EA8">
      <w:pPr>
        <w:rPr>
          <w:rFonts w:cs="Arial"/>
          <w:i/>
        </w:rPr>
      </w:pPr>
    </w:p>
    <w:p w14:paraId="4774DEAD" w14:textId="77777777" w:rsidR="00F63EA8" w:rsidRPr="00A32CB3" w:rsidRDefault="00F63EA8" w:rsidP="00F63EA8">
      <w:pPr>
        <w:rPr>
          <w:rFonts w:cs="Arial"/>
          <w:i/>
        </w:rPr>
      </w:pPr>
    </w:p>
    <w:p w14:paraId="698F5D79" w14:textId="77777777" w:rsidR="00F63EA8" w:rsidRPr="00A32CB3" w:rsidRDefault="00F63EA8" w:rsidP="00F63EA8">
      <w:pPr>
        <w:rPr>
          <w:rFonts w:cs="Arial"/>
          <w:i/>
        </w:rPr>
      </w:pPr>
    </w:p>
    <w:p w14:paraId="3C01E7DD" w14:textId="77777777" w:rsidR="00F63EA8" w:rsidRPr="00A32CB3" w:rsidRDefault="00F63EA8" w:rsidP="00F63EA8">
      <w:pPr>
        <w:rPr>
          <w:rFonts w:cs="Arial"/>
          <w:i/>
        </w:rPr>
      </w:pPr>
    </w:p>
    <w:p w14:paraId="3028DB42" w14:textId="77777777" w:rsidR="00F63EA8" w:rsidRPr="00A32CB3" w:rsidRDefault="00F63EA8" w:rsidP="00F63EA8">
      <w:pPr>
        <w:rPr>
          <w:rFonts w:cs="Arial"/>
          <w:i/>
        </w:rPr>
      </w:pPr>
    </w:p>
    <w:p w14:paraId="2A7041E1" w14:textId="77777777" w:rsidR="00F63EA8" w:rsidRPr="00A32CB3" w:rsidRDefault="00F63EA8" w:rsidP="00F63EA8">
      <w:pPr>
        <w:rPr>
          <w:rFonts w:cs="Arial"/>
          <w:i/>
        </w:rPr>
      </w:pPr>
    </w:p>
    <w:p w14:paraId="2F9C127B" w14:textId="77777777" w:rsidR="00F63EA8" w:rsidRPr="00A32CB3" w:rsidRDefault="00F63EA8" w:rsidP="00F63EA8">
      <w:pPr>
        <w:rPr>
          <w:rFonts w:cs="Arial"/>
          <w:i/>
        </w:rPr>
      </w:pPr>
    </w:p>
    <w:p w14:paraId="117DC5F0" w14:textId="77777777" w:rsidR="00F63EA8" w:rsidRPr="00A32CB3" w:rsidRDefault="00F63EA8" w:rsidP="00F63EA8">
      <w:pPr>
        <w:jc w:val="both"/>
        <w:rPr>
          <w:rFonts w:cs="Arial"/>
          <w:i/>
        </w:rPr>
      </w:pPr>
    </w:p>
    <w:p w14:paraId="1D42CEA4" w14:textId="77777777" w:rsidR="00D65C47" w:rsidRPr="00D65C47" w:rsidRDefault="00D65C47" w:rsidP="00D65C47">
      <w:pPr>
        <w:jc w:val="both"/>
        <w:rPr>
          <w:rFonts w:cs="Arial"/>
          <w:i/>
          <w:u w:val="single"/>
        </w:rPr>
      </w:pPr>
      <w:r w:rsidRPr="00D65C47">
        <w:rPr>
          <w:rFonts w:cs="Arial"/>
          <w:i/>
          <w:u w:val="single"/>
        </w:rPr>
        <w:t>Obrazec predložijo vsa sodelujoča podjetja, ki prevzemajo po predmetnem javnem naročilu dela, ki bodo znašala več kot 10.000,00 EUR brez DDV, zato se ga razmnoži in ustrezno prilagodi oz. lahko sodelujoče podjetje predloži izjavo na lastnem obrazcu, ki upošteva določila ZIntPK. Ta obrazec je sestavni del in priloga ponudbe.</w:t>
      </w:r>
    </w:p>
    <w:p w14:paraId="03465814" w14:textId="009CD0F4" w:rsidR="00671D5E" w:rsidRPr="00F63EA8" w:rsidRDefault="00671D5E" w:rsidP="00F63EA8"/>
    <w:sectPr w:rsidR="00671D5E" w:rsidRPr="00F63EA8"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DA596" w14:textId="77777777" w:rsidR="00C359C7" w:rsidRDefault="00C359C7">
      <w:r>
        <w:separator/>
      </w:r>
    </w:p>
  </w:endnote>
  <w:endnote w:type="continuationSeparator" w:id="0">
    <w:p w14:paraId="7457FBDB" w14:textId="77777777" w:rsidR="00C359C7" w:rsidRDefault="00C3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16FEFA5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63C2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63C2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3D3C72D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63C2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63C23">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F7E75" w14:textId="77777777" w:rsidR="00C359C7" w:rsidRDefault="00C359C7">
      <w:r>
        <w:separator/>
      </w:r>
    </w:p>
  </w:footnote>
  <w:footnote w:type="continuationSeparator" w:id="0">
    <w:p w14:paraId="7DC8129F" w14:textId="77777777" w:rsidR="00C359C7" w:rsidRDefault="00C359C7">
      <w:r>
        <w:continuationSeparator/>
      </w:r>
    </w:p>
  </w:footnote>
  <w:footnote w:id="1">
    <w:p w14:paraId="0F6A5AC8" w14:textId="77777777" w:rsidR="00F63EA8" w:rsidRPr="00FA2ACA" w:rsidRDefault="00F63EA8" w:rsidP="00F63EA8">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4BC17B7F" w:rsidR="00C0552D" w:rsidRPr="002E7BD6" w:rsidRDefault="002E7BD6" w:rsidP="00A1445A">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GRADNJA</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148C1"/>
    <w:rsid w:val="0012533E"/>
    <w:rsid w:val="001314C1"/>
    <w:rsid w:val="0013357F"/>
    <w:rsid w:val="001352C1"/>
    <w:rsid w:val="0014021F"/>
    <w:rsid w:val="00144B8D"/>
    <w:rsid w:val="00163C23"/>
    <w:rsid w:val="00166414"/>
    <w:rsid w:val="0017296F"/>
    <w:rsid w:val="00174BFE"/>
    <w:rsid w:val="00183318"/>
    <w:rsid w:val="001A192F"/>
    <w:rsid w:val="001A7BD0"/>
    <w:rsid w:val="001D1372"/>
    <w:rsid w:val="001D16E0"/>
    <w:rsid w:val="001D694D"/>
    <w:rsid w:val="001E276E"/>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F7C1C"/>
    <w:rsid w:val="00506039"/>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4FE7"/>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02EA5"/>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359C7"/>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3673"/>
    <w:rsid w:val="00D278D4"/>
    <w:rsid w:val="00D33097"/>
    <w:rsid w:val="00D47195"/>
    <w:rsid w:val="00D579F3"/>
    <w:rsid w:val="00D65C47"/>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3EA8"/>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D6EBF1E0-613C-40E9-B1C8-8872ECBBFCA8}">
  <ds:schemaRefs>
    <ds:schemaRef ds:uri="http://www.w3.org/XML/1998/namespace"/>
    <ds:schemaRef ds:uri="6a4cc071-bd85-44c5-acc7-68a9b922d49c"/>
    <ds:schemaRef ds:uri="http://purl.org/dc/terms/"/>
    <ds:schemaRef ds:uri="http://schemas.microsoft.com/office/infopath/2007/PartnerControls"/>
    <ds:schemaRef ds:uri="http://schemas.microsoft.com/office/2006/documentManagement/types"/>
    <ds:schemaRef ds:uri="64b5e79a-161e-4f4f-95e3-8c5cd0f50b65"/>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A6A6579-F700-4E00-B968-867347714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C1C50E-ACC3-48B5-8F45-4F930F27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2</Pages>
  <Words>591</Words>
  <Characters>3373</Characters>
  <Application>Microsoft Office Word</Application>
  <DocSecurity>0</DocSecurity>
  <Lines>28</Lines>
  <Paragraphs>7</Paragraphs>
  <ScaleCrop>false</ScaleCrop>
  <Company>ZRSBR</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26</cp:revision>
  <cp:lastPrinted>2016-06-20T06:32:00Z</cp:lastPrinted>
  <dcterms:created xsi:type="dcterms:W3CDTF">2018-08-07T08:37:00Z</dcterms:created>
  <dcterms:modified xsi:type="dcterms:W3CDTF">2026-03-09T13:24:00Z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